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D2732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3B56FD2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8FB024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6541A7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against Alexander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Bossell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Beverley(q.v.).</w:t>
      </w:r>
    </w:p>
    <w:p w14:paraId="00945ECA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7052AEC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4C7AC5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0ED779" w14:textId="77777777" w:rsidR="00B5111D" w:rsidRDefault="00B5111D" w:rsidP="00B511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April 2012</w:t>
      </w:r>
    </w:p>
    <w:p w14:paraId="3AD79E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27CAD" w14:textId="77777777" w:rsidR="00B5111D" w:rsidRDefault="00B5111D" w:rsidP="009139A6">
      <w:r>
        <w:separator/>
      </w:r>
    </w:p>
  </w:endnote>
  <w:endnote w:type="continuationSeparator" w:id="0">
    <w:p w14:paraId="6FF11918" w14:textId="77777777" w:rsidR="00B5111D" w:rsidRDefault="00B511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9A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E2C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95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A7A3C" w14:textId="77777777" w:rsidR="00B5111D" w:rsidRDefault="00B5111D" w:rsidP="009139A6">
      <w:r>
        <w:separator/>
      </w:r>
    </w:p>
  </w:footnote>
  <w:footnote w:type="continuationSeparator" w:id="0">
    <w:p w14:paraId="6ADE8DD9" w14:textId="77777777" w:rsidR="00B5111D" w:rsidRDefault="00B511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6A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15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7E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1D"/>
    <w:rsid w:val="000666E0"/>
    <w:rsid w:val="002510B7"/>
    <w:rsid w:val="005C130B"/>
    <w:rsid w:val="00826F5C"/>
    <w:rsid w:val="009139A6"/>
    <w:rsid w:val="009448BB"/>
    <w:rsid w:val="00A3176C"/>
    <w:rsid w:val="00AE65F8"/>
    <w:rsid w:val="00B5111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B0AD0"/>
  <w15:chartTrackingRefBased/>
  <w15:docId w15:val="{5C12EE53-0644-40BD-941D-715BD4AF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11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2021-05-02T16:12:00Z</dcterms:created>
  <dcterms:modified xsi:type="dcterms:W3CDTF">2021-05-02T16:12:00Z</dcterms:modified>
</cp:coreProperties>
</file>